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面包店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我要开面包店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1、我要开面包店申请表单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（个体）；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2、产权证明照片；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3、租赁协议照片；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4、营业执照；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5、法人身份证原件及复印件；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7、经营者/法人代表人身份证正反面照片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8、所有从业人员的健康证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155DED"/>
    <w:rsid w:val="10EF5E6F"/>
    <w:rsid w:val="12B25D4C"/>
    <w:rsid w:val="16A52336"/>
    <w:rsid w:val="16B21F24"/>
    <w:rsid w:val="1895016B"/>
    <w:rsid w:val="1D091A90"/>
    <w:rsid w:val="1D640DB8"/>
    <w:rsid w:val="1E261319"/>
    <w:rsid w:val="1F410150"/>
    <w:rsid w:val="217F144D"/>
    <w:rsid w:val="23F41AD5"/>
    <w:rsid w:val="260533F4"/>
    <w:rsid w:val="26EF18F1"/>
    <w:rsid w:val="28B30174"/>
    <w:rsid w:val="299F071B"/>
    <w:rsid w:val="2CCE46F3"/>
    <w:rsid w:val="2D3923C9"/>
    <w:rsid w:val="33D25FC5"/>
    <w:rsid w:val="356E5F92"/>
    <w:rsid w:val="36B93681"/>
    <w:rsid w:val="378659D2"/>
    <w:rsid w:val="388574D4"/>
    <w:rsid w:val="3A8807C5"/>
    <w:rsid w:val="3B3D3DF8"/>
    <w:rsid w:val="3C0669AD"/>
    <w:rsid w:val="3CFA23D7"/>
    <w:rsid w:val="3D197820"/>
    <w:rsid w:val="3DA4633D"/>
    <w:rsid w:val="402D58DD"/>
    <w:rsid w:val="4706731C"/>
    <w:rsid w:val="483C2228"/>
    <w:rsid w:val="4B03607C"/>
    <w:rsid w:val="4B50322C"/>
    <w:rsid w:val="4BFE2628"/>
    <w:rsid w:val="501D6DA3"/>
    <w:rsid w:val="53F52E11"/>
    <w:rsid w:val="5443123C"/>
    <w:rsid w:val="55B80625"/>
    <w:rsid w:val="59FE6020"/>
    <w:rsid w:val="60505D52"/>
    <w:rsid w:val="61767EA3"/>
    <w:rsid w:val="628D3774"/>
    <w:rsid w:val="68667763"/>
    <w:rsid w:val="686D1B52"/>
    <w:rsid w:val="69B47978"/>
    <w:rsid w:val="6D535020"/>
    <w:rsid w:val="716761D2"/>
    <w:rsid w:val="72F8496D"/>
    <w:rsid w:val="771D478A"/>
    <w:rsid w:val="780F38D5"/>
    <w:rsid w:val="7B03229A"/>
    <w:rsid w:val="7D3C2F94"/>
    <w:rsid w:val="7D67574E"/>
    <w:rsid w:val="7DF0251E"/>
    <w:rsid w:val="7E3434EB"/>
    <w:rsid w:val="7FE0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2021-07-30T02:06:16Z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08E1BDCC9C1F4B13A5FA81268CD30BE0</vt:lpwstr>
  </property>
</Properties>
</file>